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D39" w:rsidRPr="00513FE6" w:rsidRDefault="00967D3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D39" w:rsidRPr="00513FE6" w:rsidRDefault="00967D3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67D39" w:rsidRPr="00513FE6" w:rsidRDefault="00967D3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67D39" w:rsidRPr="00513FE6" w:rsidRDefault="00967D3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67D39" w:rsidRDefault="00967D3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67D39" w:rsidRPr="00E40E79" w:rsidRDefault="00967D3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967D39" w:rsidRPr="00513FE6" w:rsidRDefault="00967D3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2868</w:t>
      </w:r>
    </w:p>
    <w:p w:rsidR="00967D39" w:rsidRPr="003C0768" w:rsidRDefault="00967D3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67D39" w:rsidRPr="00E40E79" w:rsidRDefault="00967D39" w:rsidP="00B05BA8">
      <w:pPr>
        <w:rPr>
          <w:rFonts w:ascii="Century" w:hAnsi="Century"/>
          <w:sz w:val="18"/>
          <w:szCs w:val="26"/>
          <w:lang w:val="uk-UA"/>
        </w:rPr>
      </w:pPr>
    </w:p>
    <w:p w:rsidR="00967D39" w:rsidRPr="003C0768" w:rsidRDefault="00967D3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Борис Мар'яну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67D39" w:rsidRPr="00E40E79" w:rsidRDefault="00967D39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967D39" w:rsidRPr="003C0768" w:rsidRDefault="00967D3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Борис Мар'яну Васильовичу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67D39" w:rsidRPr="003C0768" w:rsidRDefault="00967D3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67D39" w:rsidRDefault="00967D39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Борис Мар'яну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0,4000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3,9464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4620980800:04:000:0087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967D39" w:rsidRPr="007C76DF" w:rsidRDefault="00967D3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Борис Мар'яну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0,4000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67D39" w:rsidRPr="003C0768" w:rsidRDefault="00967D3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67D39" w:rsidRPr="003C0768" w:rsidRDefault="00967D3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967D39" w:rsidRDefault="00967D3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67D39" w:rsidRPr="003C0768" w:rsidRDefault="00967D3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67D39" w:rsidRDefault="00967D39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967D39" w:rsidSect="00967D39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67D39" w:rsidRPr="003C0768" w:rsidRDefault="00967D3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67D39" w:rsidRPr="003C0768" w:rsidSect="00967D39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67D39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419B40F-1D5E-4F94-B4AB-7169252DC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2289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